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R5-236658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Chicago, United States, Nov 13 - 17,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0344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bookmarkStart w:id="12" w:name="_GoBack"/>
            <w:bookmarkEnd w:id="12"/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52217967"/>
      <w:bookmarkStart w:id="4" w:name="_Toc75510019"/>
      <w:bookmarkStart w:id="5" w:name="_Toc90971497"/>
      <w:bookmarkStart w:id="6" w:name="_Toc106878157"/>
      <w:bookmarkStart w:id="7" w:name="_Toc36713251"/>
      <w:bookmarkStart w:id="8" w:name="_Toc68538436"/>
      <w:bookmarkStart w:id="9" w:name="_Toc36713654"/>
      <w:bookmarkStart w:id="10" w:name="_Toc58499579"/>
      <w:bookmarkStart w:id="11" w:name="_Toc100158405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r>
        <w:rPr>
          <w:rFonts w:hint="eastAsia"/>
        </w:rPr>
        <w:t>This Jumbo CR is reserved and waiting for potential inputs during RAN5#10</w:t>
      </w:r>
      <w:r>
        <w:rPr>
          <w:rFonts w:hint="eastAsia" w:eastAsia="宋体"/>
          <w:lang w:val="en-US" w:eastAsia="zh-CN"/>
        </w:rPr>
        <w:t>1</w:t>
      </w:r>
      <w:r>
        <w:rPr>
          <w:rFonts w:hint="eastAsia"/>
        </w:rPr>
        <w:t xml:space="preserve"> meeting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65748E8"/>
    <w:rsid w:val="077F5595"/>
    <w:rsid w:val="091E7B3D"/>
    <w:rsid w:val="0BAA45FB"/>
    <w:rsid w:val="0F324028"/>
    <w:rsid w:val="107427D1"/>
    <w:rsid w:val="12824CDC"/>
    <w:rsid w:val="15EC02F8"/>
    <w:rsid w:val="17891B46"/>
    <w:rsid w:val="17F929B9"/>
    <w:rsid w:val="18D07C10"/>
    <w:rsid w:val="19255ADE"/>
    <w:rsid w:val="1AAD1691"/>
    <w:rsid w:val="1D02605D"/>
    <w:rsid w:val="1E6118E6"/>
    <w:rsid w:val="1E6D793A"/>
    <w:rsid w:val="2028170F"/>
    <w:rsid w:val="230A5D86"/>
    <w:rsid w:val="242F7F70"/>
    <w:rsid w:val="243949FD"/>
    <w:rsid w:val="25324CB5"/>
    <w:rsid w:val="254B4E0F"/>
    <w:rsid w:val="27E437C3"/>
    <w:rsid w:val="2855049D"/>
    <w:rsid w:val="28AA0A00"/>
    <w:rsid w:val="2C7212B2"/>
    <w:rsid w:val="2E242EEE"/>
    <w:rsid w:val="2E3C4BA1"/>
    <w:rsid w:val="308555EF"/>
    <w:rsid w:val="30B71EB6"/>
    <w:rsid w:val="317A7125"/>
    <w:rsid w:val="31887CDA"/>
    <w:rsid w:val="32C41FF6"/>
    <w:rsid w:val="32C6109F"/>
    <w:rsid w:val="35586FA3"/>
    <w:rsid w:val="38B41DC7"/>
    <w:rsid w:val="397E676E"/>
    <w:rsid w:val="3CAF66CF"/>
    <w:rsid w:val="3DE55E95"/>
    <w:rsid w:val="3E1E032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B545B34"/>
    <w:rsid w:val="52E252E4"/>
    <w:rsid w:val="556D519C"/>
    <w:rsid w:val="5A6114F6"/>
    <w:rsid w:val="5CA75543"/>
    <w:rsid w:val="60150909"/>
    <w:rsid w:val="609403D9"/>
    <w:rsid w:val="614E7E11"/>
    <w:rsid w:val="615272ED"/>
    <w:rsid w:val="64651DD1"/>
    <w:rsid w:val="68414802"/>
    <w:rsid w:val="6A6D0D89"/>
    <w:rsid w:val="6B080BCD"/>
    <w:rsid w:val="6C3F68A6"/>
    <w:rsid w:val="6F244046"/>
    <w:rsid w:val="6FF3119B"/>
    <w:rsid w:val="71FB703C"/>
    <w:rsid w:val="72E56B97"/>
    <w:rsid w:val="7439292E"/>
    <w:rsid w:val="755B7BB5"/>
    <w:rsid w:val="75BB6829"/>
    <w:rsid w:val="768B6F41"/>
    <w:rsid w:val="76DE1921"/>
    <w:rsid w:val="78A70F68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2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2023-11-03T05:13:37Z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